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9B" w:rsidRPr="00323429" w:rsidRDefault="0065189B" w:rsidP="0065189B">
            <w:pPr>
              <w:pStyle w:val="1"/>
              <w:ind w:left="10076"/>
              <w:jc w:val="left"/>
              <w:rPr>
                <w:b w:val="0"/>
                <w:szCs w:val="28"/>
              </w:rPr>
            </w:pPr>
            <w:r w:rsidRPr="00323429">
              <w:rPr>
                <w:b w:val="0"/>
                <w:szCs w:val="28"/>
              </w:rPr>
              <w:t xml:space="preserve">Приложение </w:t>
            </w:r>
            <w:r w:rsidR="00B96997">
              <w:rPr>
                <w:b w:val="0"/>
                <w:szCs w:val="28"/>
              </w:rPr>
              <w:t>4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к решению </w:t>
            </w:r>
            <w:proofErr w:type="gramStart"/>
            <w:r w:rsidRPr="00323429">
              <w:rPr>
                <w:sz w:val="28"/>
                <w:szCs w:val="28"/>
              </w:rPr>
              <w:t>Саратовской</w:t>
            </w:r>
            <w:proofErr w:type="gramEnd"/>
            <w:r w:rsidRPr="00323429">
              <w:rPr>
                <w:sz w:val="28"/>
                <w:szCs w:val="28"/>
              </w:rPr>
              <w:t xml:space="preserve"> 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городской Думы </w:t>
            </w:r>
          </w:p>
          <w:p w:rsidR="0065189B" w:rsidRPr="00323429" w:rsidRDefault="00E95EE6" w:rsidP="0065189B">
            <w:pPr>
              <w:ind w:left="10076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__</w:t>
            </w:r>
            <w:r w:rsidR="009E73D9">
              <w:rPr>
                <w:snapToGrid w:val="0"/>
                <w:color w:val="000000"/>
                <w:sz w:val="28"/>
                <w:szCs w:val="28"/>
              </w:rPr>
              <w:t>____</w:t>
            </w:r>
            <w:r>
              <w:rPr>
                <w:snapToGrid w:val="0"/>
                <w:color w:val="000000"/>
                <w:sz w:val="28"/>
                <w:szCs w:val="28"/>
              </w:rPr>
              <w:t>______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 xml:space="preserve"> № __</w:t>
            </w:r>
            <w:r w:rsidR="009E73D9">
              <w:rPr>
                <w:snapToGrid w:val="0"/>
                <w:color w:val="000000"/>
                <w:sz w:val="28"/>
                <w:szCs w:val="28"/>
              </w:rPr>
              <w:t>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>__</w:t>
            </w:r>
          </w:p>
          <w:p w:rsidR="0065189B" w:rsidRDefault="0065189B" w:rsidP="0065189B">
            <w:pPr>
              <w:jc w:val="center"/>
              <w:rPr>
                <w:b/>
                <w:bCs/>
                <w:szCs w:val="28"/>
              </w:rPr>
            </w:pPr>
          </w:p>
          <w:p w:rsidR="0065189B" w:rsidRPr="00B96997" w:rsidRDefault="0065189B" w:rsidP="0065189B">
            <w:pPr>
              <w:jc w:val="center"/>
              <w:rPr>
                <w:bCs/>
                <w:szCs w:val="28"/>
              </w:rPr>
            </w:pPr>
          </w:p>
          <w:p w:rsidR="0065189B" w:rsidRDefault="0065189B" w:rsidP="00D55EC7">
            <w:pPr>
              <w:jc w:val="center"/>
            </w:pPr>
            <w:r w:rsidRPr="00B96997">
              <w:rPr>
                <w:bCs/>
                <w:sz w:val="28"/>
                <w:szCs w:val="28"/>
              </w:rPr>
              <w:t xml:space="preserve">Перечень объектов </w:t>
            </w:r>
            <w:r w:rsidR="001D4D1A">
              <w:rPr>
                <w:bCs/>
                <w:sz w:val="28"/>
                <w:szCs w:val="28"/>
              </w:rPr>
              <w:t xml:space="preserve">капитального </w:t>
            </w:r>
            <w:r w:rsidRPr="00B96997">
              <w:rPr>
                <w:bCs/>
                <w:sz w:val="28"/>
                <w:szCs w:val="28"/>
              </w:rPr>
              <w:t>строительства муниципальной собственности и объектов недвижимого имущества, приобретаемого в муниципальную собственность, за 202</w:t>
            </w:r>
            <w:r w:rsidR="00D55EC7">
              <w:rPr>
                <w:bCs/>
                <w:sz w:val="28"/>
                <w:szCs w:val="28"/>
              </w:rPr>
              <w:t>4</w:t>
            </w:r>
            <w:r w:rsidRPr="00B96997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65189B" w:rsidTr="003625E8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96997">
            <w:pPr>
              <w:jc w:val="right"/>
            </w:pPr>
            <w:r>
              <w:t>тыс. руб.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 xml:space="preserve">№ </w:t>
            </w:r>
            <w:proofErr w:type="spellStart"/>
            <w:proofErr w:type="gramStart"/>
            <w:r w:rsidRPr="0065189B">
              <w:t>п</w:t>
            </w:r>
            <w:proofErr w:type="spellEnd"/>
            <w:proofErr w:type="gramEnd"/>
            <w:r w:rsidRPr="0065189B">
              <w:t>/</w:t>
            </w:r>
            <w:proofErr w:type="spellStart"/>
            <w:r w:rsidRPr="0065189B">
              <w:t>п</w:t>
            </w:r>
            <w:proofErr w:type="spellEnd"/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  <w:rPr>
                <w:rFonts w:cs="Times New Roman"/>
              </w:rPr>
            </w:pPr>
            <w:r w:rsidRPr="0065189B">
              <w:rPr>
                <w:rFonts w:cs="Times New Roman"/>
              </w:rPr>
              <w:t>Уточненные бюджетные назначения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96997">
            <w:pPr>
              <w:jc w:val="center"/>
              <w:rPr>
                <w:rFonts w:eastAsia="Times New Roman" w:cs="Times New Roman"/>
                <w:color w:val="000000"/>
              </w:rPr>
            </w:pPr>
            <w:r w:rsidRPr="0065189B">
              <w:rPr>
                <w:rFonts w:eastAsia="Times New Roman" w:cs="Times New Roman"/>
                <w:color w:val="000000"/>
              </w:rPr>
              <w:t>Исполнено</w:t>
            </w:r>
            <w:r w:rsidRPr="0065189B">
              <w:rPr>
                <w:rFonts w:cs="Times New Roman"/>
              </w:rPr>
              <w:t xml:space="preserve"> </w:t>
            </w:r>
          </w:p>
        </w:tc>
      </w:tr>
    </w:tbl>
    <w:p w:rsidR="00193AED" w:rsidRPr="0065189B" w:rsidRDefault="00193AED">
      <w:pPr>
        <w:rPr>
          <w:sz w:val="2"/>
        </w:rPr>
      </w:pPr>
    </w:p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RPr="0065189B" w:rsidTr="003625E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Раздел I. Перечень объектов капитального строительства муниципальной собственности</w:t>
            </w:r>
          </w:p>
        </w:tc>
      </w:tr>
      <w:tr w:rsidR="00B23663" w:rsidRPr="0065189B" w:rsidTr="003625E8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63" w:rsidRPr="001C44C1" w:rsidRDefault="00B23663" w:rsidP="00BF7506">
            <w:pPr>
              <w:jc w:val="center"/>
            </w:pPr>
            <w:r w:rsidRPr="001C44C1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63" w:rsidRPr="00B23663" w:rsidRDefault="00B23663" w:rsidP="00194E2B">
            <w:pPr>
              <w:jc w:val="right"/>
            </w:pPr>
            <w:r w:rsidRPr="00B23663">
              <w:t>142 949,7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63" w:rsidRPr="00B23663" w:rsidRDefault="00B23663" w:rsidP="00194E2B">
            <w:pPr>
              <w:jc w:val="right"/>
            </w:pPr>
            <w:r w:rsidRPr="00B23663">
              <w:t>139 968,4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 «Глобус»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180,0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180,0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 «Рыбка»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155,4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155,4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объектов инженерной инфраструктуры в пос. </w:t>
            </w:r>
            <w:proofErr w:type="spellStart"/>
            <w:r w:rsidRPr="001B0BF1">
              <w:rPr>
                <w:rFonts w:eastAsia="Times New Roman" w:cs="Times New Roman"/>
              </w:rPr>
              <w:t>Латухино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601,4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598,0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32 178,7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31 641,7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6A5AED" w:rsidRDefault="00D55EC7" w:rsidP="00194E2B">
            <w:pPr>
              <w:jc w:val="center"/>
              <w:rPr>
                <w:highlight w:val="green"/>
              </w:rPr>
            </w:pPr>
            <w:r w:rsidRPr="006A5AED"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«Реконструкция участка системы водоснабжения ст. Тарханы» Саратовская область, р-н </w:t>
            </w:r>
            <w:proofErr w:type="spellStart"/>
            <w:r w:rsidRPr="001B0BF1">
              <w:rPr>
                <w:rFonts w:eastAsia="Times New Roman" w:cs="Times New Roman"/>
              </w:rPr>
              <w:t>Новобурасский</w:t>
            </w:r>
            <w:proofErr w:type="spellEnd"/>
            <w:r w:rsidRPr="001B0BF1">
              <w:rPr>
                <w:rFonts w:eastAsia="Times New Roman" w:cs="Times New Roman"/>
              </w:rPr>
              <w:t xml:space="preserve">, 0,5 км южнее </w:t>
            </w:r>
            <w:proofErr w:type="gramStart"/>
            <w:r w:rsidRPr="001B0BF1">
              <w:rPr>
                <w:rFonts w:eastAsia="Times New Roman" w:cs="Times New Roman"/>
              </w:rPr>
              <w:t>с</w:t>
            </w:r>
            <w:proofErr w:type="gramEnd"/>
            <w:r w:rsidRPr="001B0BF1">
              <w:rPr>
                <w:rFonts w:eastAsia="Times New Roman" w:cs="Times New Roman"/>
              </w:rPr>
              <w:t>. Тарханы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91 063,4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88 622,8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системы водоснабжения </w:t>
            </w:r>
            <w:proofErr w:type="gramStart"/>
            <w:r w:rsidRPr="001B0BF1">
              <w:rPr>
                <w:rFonts w:eastAsia="Times New Roman" w:cs="Times New Roman"/>
              </w:rPr>
              <w:t>с</w:t>
            </w:r>
            <w:proofErr w:type="gramEnd"/>
            <w:r w:rsidRPr="001B0BF1">
              <w:rPr>
                <w:rFonts w:eastAsia="Times New Roman" w:cs="Times New Roman"/>
              </w:rPr>
              <w:t>. Александровка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8 672,7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8 672,6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объектов инженерной инфраструктуры по адресу: </w:t>
            </w:r>
            <w:proofErr w:type="gramStart"/>
            <w:r w:rsidRPr="001B0BF1">
              <w:rPr>
                <w:rFonts w:eastAsia="Times New Roman" w:cs="Times New Roman"/>
              </w:rPr>
              <w:t>г</w:t>
            </w:r>
            <w:proofErr w:type="gramEnd"/>
            <w:r w:rsidRPr="001B0BF1">
              <w:rPr>
                <w:rFonts w:eastAsia="Times New Roman" w:cs="Times New Roman"/>
              </w:rPr>
              <w:t xml:space="preserve">. Саратов, 1-й Большой Полянский </w:t>
            </w:r>
            <w:proofErr w:type="spellStart"/>
            <w:r w:rsidRPr="001B0BF1">
              <w:rPr>
                <w:rFonts w:eastAsia="Times New Roman" w:cs="Times New Roman"/>
              </w:rPr>
              <w:t>пр-д</w:t>
            </w:r>
            <w:proofErr w:type="spellEnd"/>
            <w:r w:rsidRPr="001B0BF1">
              <w:rPr>
                <w:rFonts w:eastAsia="Times New Roman" w:cs="Times New Roman"/>
              </w:rPr>
              <w:t>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1 102,8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1 102,8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фонтана "Плачущий камень", расположенного по адресу: </w:t>
            </w:r>
            <w:proofErr w:type="gramStart"/>
            <w:r w:rsidRPr="001B0BF1">
              <w:rPr>
                <w:rFonts w:eastAsia="Times New Roman" w:cs="Times New Roman"/>
              </w:rPr>
              <w:t>г</w:t>
            </w:r>
            <w:proofErr w:type="gramEnd"/>
            <w:r w:rsidRPr="001B0BF1">
              <w:rPr>
                <w:rFonts w:eastAsia="Times New Roman" w:cs="Times New Roman"/>
              </w:rPr>
              <w:t xml:space="preserve">. Саратов, </w:t>
            </w:r>
            <w:proofErr w:type="spellStart"/>
            <w:r w:rsidRPr="001B0BF1">
              <w:rPr>
                <w:rFonts w:eastAsia="Times New Roman" w:cs="Times New Roman"/>
              </w:rPr>
              <w:t>Соколовая</w:t>
            </w:r>
            <w:proofErr w:type="spellEnd"/>
            <w:r w:rsidRPr="001B0BF1">
              <w:rPr>
                <w:rFonts w:eastAsia="Times New Roman" w:cs="Times New Roman"/>
              </w:rPr>
              <w:t xml:space="preserve"> гора, Парк Победы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884,6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884,6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 w:rsidRPr="00571A65">
              <w:t>1</w:t>
            </w:r>
            <w:r>
              <w:t>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1B0BF1">
              <w:rPr>
                <w:rFonts w:eastAsia="Times New Roman" w:cs="Times New Roman"/>
              </w:rPr>
              <w:t>Рейник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4 200,0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4 200,0</w:t>
            </w:r>
          </w:p>
        </w:tc>
      </w:tr>
      <w:tr w:rsidR="00D55EC7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571A65" w:rsidRDefault="00D55EC7" w:rsidP="00194E2B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Строительство сетей водоотведения по ул. </w:t>
            </w:r>
            <w:proofErr w:type="spellStart"/>
            <w:r w:rsidRPr="001B0BF1">
              <w:rPr>
                <w:rFonts w:eastAsia="Times New Roman" w:cs="Times New Roman"/>
              </w:rPr>
              <w:t>Хвалынская</w:t>
            </w:r>
            <w:proofErr w:type="spellEnd"/>
            <w:r w:rsidRPr="001B0BF1">
              <w:rPr>
                <w:rFonts w:eastAsia="Times New Roman" w:cs="Times New Roman"/>
              </w:rPr>
              <w:t xml:space="preserve">, на участке от ул. Посадского до ул. </w:t>
            </w:r>
            <w:proofErr w:type="spellStart"/>
            <w:r w:rsidRPr="001B0BF1">
              <w:rPr>
                <w:rFonts w:eastAsia="Times New Roman" w:cs="Times New Roman"/>
              </w:rPr>
              <w:t>Соколовая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1 678,7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1 678,7</w:t>
            </w:r>
          </w:p>
        </w:tc>
      </w:tr>
      <w:tr w:rsidR="00D55EC7" w:rsidRPr="0065189B" w:rsidTr="00F7357A">
        <w:trPr>
          <w:cantSplit/>
          <w:trHeight w:val="55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96058D" w:rsidRDefault="00D55EC7" w:rsidP="00194E2B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proofErr w:type="gramStart"/>
            <w:r w:rsidRPr="001B0BF1">
              <w:rPr>
                <w:rFonts w:eastAsia="Times New Roman" w:cs="Times New Roman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591,0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591,0</w:t>
            </w:r>
          </w:p>
        </w:tc>
      </w:tr>
      <w:tr w:rsidR="00D55EC7" w:rsidRPr="0065189B" w:rsidTr="00F7357A">
        <w:trPr>
          <w:cantSplit/>
          <w:trHeight w:val="26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Pr="0096058D" w:rsidRDefault="00D55EC7" w:rsidP="00194E2B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системы водоснабжения пос. Сергиевский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590,0</w:t>
            </w:r>
          </w:p>
        </w:tc>
      </w:tr>
      <w:tr w:rsidR="00D55EC7" w:rsidRPr="0065189B" w:rsidTr="00F7357A">
        <w:trPr>
          <w:cantSplit/>
          <w:trHeight w:val="25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C7" w:rsidRDefault="00D55EC7" w:rsidP="00194E2B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EC7" w:rsidRPr="001B0BF1" w:rsidRDefault="00D55EC7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Реконструкция фонтана Ильинская пл.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451,0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EC7" w:rsidRPr="001B0BF1" w:rsidRDefault="00D55EC7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450,8</w:t>
            </w:r>
          </w:p>
        </w:tc>
      </w:tr>
      <w:tr w:rsidR="00B23663" w:rsidRPr="0065189B" w:rsidTr="00F7357A">
        <w:trPr>
          <w:cantSplit/>
          <w:trHeight w:val="25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663" w:rsidRDefault="00B23663" w:rsidP="00194E2B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3663" w:rsidRPr="001B0BF1" w:rsidRDefault="00B23663" w:rsidP="00194E2B">
            <w:pPr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 xml:space="preserve">Реконструкция фонтана на бульваре им. К.Л. </w:t>
            </w:r>
            <w:proofErr w:type="spellStart"/>
            <w:r w:rsidRPr="001B0BF1">
              <w:rPr>
                <w:rFonts w:eastAsia="Times New Roman" w:cs="Times New Roman"/>
              </w:rPr>
              <w:t>Мюфке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63" w:rsidRPr="001B0BF1" w:rsidRDefault="00B2366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663" w:rsidRPr="001B0BF1" w:rsidRDefault="00B2366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300,0</w:t>
            </w:r>
          </w:p>
        </w:tc>
      </w:tr>
      <w:tr w:rsidR="00B54382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1C44C1" w:rsidRDefault="00B54382" w:rsidP="00BF7506">
            <w:pPr>
              <w:jc w:val="center"/>
            </w:pPr>
            <w:r w:rsidRPr="001C44C1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382" w:rsidRPr="00B54382" w:rsidRDefault="00B54382" w:rsidP="00194E2B">
            <w:pPr>
              <w:jc w:val="right"/>
            </w:pPr>
            <w:r w:rsidRPr="00B54382">
              <w:t>3 471 852,6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B54382" w:rsidRDefault="00B54382" w:rsidP="00194E2B">
            <w:pPr>
              <w:jc w:val="right"/>
            </w:pPr>
            <w:r w:rsidRPr="00B54382">
              <w:t>3 149 930,1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Пристройка к МОУ «СОШ № 66 имени Н.И. Вавилова» по адресу: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Саратов, ул. Державинская,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439 522,4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439 522,3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Детский сад на 160 мест в ЖК «Изумрудный» в Волжском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2 201,8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2 246 380,8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1 936 833,2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Школа на 825 мест по ул. Ипподромная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465 994,8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465 994,7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Устройство причального сооружения </w:t>
            </w:r>
            <w:proofErr w:type="gramStart"/>
            <w:r w:rsidRPr="001B0BF1">
              <w:rPr>
                <w:rFonts w:cs="Times New Roman"/>
              </w:rPr>
              <w:t>в</w:t>
            </w:r>
            <w:proofErr w:type="gramEnd"/>
            <w:r w:rsidRPr="001B0BF1">
              <w:rPr>
                <w:rFonts w:cs="Times New Roman"/>
              </w:rPr>
              <w:t xml:space="preserve"> </w:t>
            </w:r>
            <w:proofErr w:type="gramStart"/>
            <w:r w:rsidRPr="001B0BF1">
              <w:rPr>
                <w:rFonts w:cs="Times New Roman"/>
              </w:rPr>
              <w:t>с</w:t>
            </w:r>
            <w:proofErr w:type="gramEnd"/>
            <w:r w:rsidRPr="001B0BF1">
              <w:rPr>
                <w:rFonts w:cs="Times New Roman"/>
              </w:rPr>
              <w:t>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16 266,9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10 029,7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 w:rsidRPr="0096058D">
              <w:t>2</w:t>
            </w: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Пристройка на 275 мест к МОУ «СОШ № 103»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88 335,9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88 335,8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 w:rsidRPr="0096058D">
              <w:t>2</w:t>
            </w: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Ледовая арена на территории МОУ «Гимназия №89» в микрорайоне Елшанка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9 101,0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9 101,0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 w:rsidRPr="0096058D">
              <w:t>2</w:t>
            </w: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41 137,9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41 137,8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от дома № 73 по ул. им. Панфилова И.В.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1 190,0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1 190,0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Противооползневые сооружения оползня «</w:t>
            </w:r>
            <w:proofErr w:type="spellStart"/>
            <w:r w:rsidRPr="001B0BF1">
              <w:rPr>
                <w:rFonts w:cs="Times New Roman"/>
              </w:rPr>
              <w:t>Новогусельский</w:t>
            </w:r>
            <w:proofErr w:type="spellEnd"/>
            <w:r w:rsidRPr="001B0BF1">
              <w:rPr>
                <w:rFonts w:cs="Times New Roman"/>
              </w:rPr>
              <w:t xml:space="preserve">» в районе </w:t>
            </w:r>
            <w:proofErr w:type="spellStart"/>
            <w:r w:rsidRPr="001B0BF1">
              <w:rPr>
                <w:rFonts w:cs="Times New Roman"/>
              </w:rPr>
              <w:t>Гусельского</w:t>
            </w:r>
            <w:proofErr w:type="spellEnd"/>
            <w:r w:rsidRPr="001B0BF1">
              <w:rPr>
                <w:rFonts w:cs="Times New Roman"/>
              </w:rPr>
              <w:t xml:space="preserve"> моста в </w:t>
            </w:r>
            <w:proofErr w:type="spellStart"/>
            <w:r w:rsidRPr="001B0BF1">
              <w:rPr>
                <w:rFonts w:cs="Times New Roman"/>
              </w:rPr>
              <w:t>Гагаринском</w:t>
            </w:r>
            <w:proofErr w:type="spellEnd"/>
            <w:r w:rsidRPr="001B0BF1">
              <w:rPr>
                <w:rFonts w:cs="Times New Roman"/>
              </w:rPr>
              <w:t xml:space="preserve"> административном районе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14 401,3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14 401,2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259,3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259,2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Бассейн на территории  МОУ «СОШ № 86»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 xml:space="preserve">. Саратова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135 821,4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135 821,3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Детский городок профессий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2 992,3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1 629,5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вдоль ул. им. А.П. </w:t>
            </w:r>
            <w:proofErr w:type="spellStart"/>
            <w:r w:rsidRPr="001B0BF1">
              <w:rPr>
                <w:rFonts w:cs="Times New Roman"/>
              </w:rPr>
              <w:t>Шехурдина</w:t>
            </w:r>
            <w:proofErr w:type="spellEnd"/>
            <w:r w:rsidRPr="001B0BF1">
              <w:rPr>
                <w:rFonts w:cs="Times New Roman"/>
              </w:rPr>
              <w:t xml:space="preserve"> от онкологического диспансера до р. 1-я </w:t>
            </w:r>
            <w:proofErr w:type="spellStart"/>
            <w:r w:rsidRPr="001B0BF1">
              <w:rPr>
                <w:rFonts w:cs="Times New Roman"/>
              </w:rPr>
              <w:t>Гусёлка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2 610,5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1 354,7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2 700,0</w:t>
            </w:r>
          </w:p>
        </w:tc>
      </w:tr>
      <w:tr w:rsidR="00B54382" w:rsidRPr="0065189B" w:rsidTr="00246D1C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382" w:rsidRPr="0096058D" w:rsidRDefault="00B54382" w:rsidP="00194E2B">
            <w:pPr>
              <w:jc w:val="center"/>
            </w:pPr>
            <w:r>
              <w:lastRenderedPageBreak/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382" w:rsidRPr="001B0BF1" w:rsidRDefault="00B54382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Противооползневые сооружения оползня «</w:t>
            </w:r>
            <w:proofErr w:type="spellStart"/>
            <w:r w:rsidRPr="001B0BF1">
              <w:rPr>
                <w:rFonts w:cs="Times New Roman"/>
              </w:rPr>
              <w:t>Затонский</w:t>
            </w:r>
            <w:proofErr w:type="spellEnd"/>
            <w:r w:rsidRPr="001B0BF1">
              <w:rPr>
                <w:rFonts w:cs="Times New Roman"/>
              </w:rPr>
              <w:t xml:space="preserve">» на участке от ул. Большой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 xml:space="preserve">, д. 27 до пляжа Затон в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2 936,3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82" w:rsidRPr="001B0BF1" w:rsidRDefault="00B54382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1 619,7</w:t>
            </w:r>
          </w:p>
        </w:tc>
      </w:tr>
      <w:tr w:rsidR="00160055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160055" w:rsidRDefault="00160055" w:rsidP="00BF7506">
            <w:pPr>
              <w:jc w:val="center"/>
            </w:pPr>
            <w:r w:rsidRPr="00160055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0055" w:rsidRPr="00160055" w:rsidRDefault="00160055" w:rsidP="00194E2B">
            <w:pPr>
              <w:jc w:val="right"/>
            </w:pPr>
            <w:r w:rsidRPr="00160055">
              <w:t>1 232 725,2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60055" w:rsidRDefault="00160055" w:rsidP="00194E2B">
            <w:pPr>
              <w:jc w:val="right"/>
            </w:pPr>
            <w:r w:rsidRPr="00160055">
              <w:t>971 561,6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путепровода </w:t>
            </w:r>
            <w:proofErr w:type="gramStart"/>
            <w:r w:rsidRPr="001B0BF1">
              <w:rPr>
                <w:rFonts w:cs="Times New Roman"/>
              </w:rPr>
              <w:t>через ж</w:t>
            </w:r>
            <w:proofErr w:type="gramEnd"/>
            <w:r w:rsidRPr="001B0BF1">
              <w:rPr>
                <w:rFonts w:cs="Times New Roman"/>
              </w:rPr>
              <w:t xml:space="preserve">.д. пути по ул. </w:t>
            </w:r>
            <w:proofErr w:type="spellStart"/>
            <w:r w:rsidRPr="001B0BF1">
              <w:rPr>
                <w:rFonts w:cs="Times New Roman"/>
              </w:rPr>
              <w:t>Песчано-Уметской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787 989,6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559 583,5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«п. Солнечный-2 – п. </w:t>
            </w:r>
            <w:proofErr w:type="spellStart"/>
            <w:r w:rsidRPr="001B0BF1">
              <w:rPr>
                <w:rFonts w:cs="Times New Roman"/>
              </w:rPr>
              <w:t>Расково</w:t>
            </w:r>
            <w:proofErr w:type="spellEnd"/>
            <w:r w:rsidRPr="001B0BF1">
              <w:rPr>
                <w:rFonts w:cs="Times New Roman"/>
              </w:rPr>
              <w:t xml:space="preserve">» </w:t>
            </w:r>
            <w:proofErr w:type="gramStart"/>
            <w:r w:rsidRPr="001B0BF1">
              <w:rPr>
                <w:rFonts w:cs="Times New Roman"/>
              </w:rPr>
              <w:t>в</w:t>
            </w:r>
            <w:proofErr w:type="gramEnd"/>
            <w:r w:rsidRPr="001B0BF1">
              <w:rPr>
                <w:rFonts w:cs="Times New Roman"/>
              </w:rPr>
              <w:t xml:space="preserve"> </w:t>
            </w:r>
            <w:proofErr w:type="gramStart"/>
            <w:r w:rsidRPr="001B0BF1">
              <w:rPr>
                <w:rFonts w:cs="Times New Roman"/>
              </w:rPr>
              <w:t>Кировском</w:t>
            </w:r>
            <w:proofErr w:type="gramEnd"/>
            <w:r w:rsidRPr="001B0BF1">
              <w:rPr>
                <w:rFonts w:cs="Times New Roman"/>
              </w:rPr>
              <w:t xml:space="preserve"> и </w:t>
            </w:r>
            <w:proofErr w:type="spellStart"/>
            <w:r w:rsidRPr="001B0BF1">
              <w:rPr>
                <w:rFonts w:cs="Times New Roman"/>
              </w:rPr>
              <w:t>Гагаринском</w:t>
            </w:r>
            <w:proofErr w:type="spellEnd"/>
            <w:r w:rsidRPr="001B0BF1">
              <w:rPr>
                <w:rFonts w:cs="Times New Roman"/>
              </w:rPr>
              <w:t xml:space="preserve"> районах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278 334,3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268 036,3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участка автомобильной дороги по ул. Романтиков в районе школы на 550 мест в ЖК «Ласточкино»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90 139,7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90 139,3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путепровода через железнодорожные пути по </w:t>
            </w:r>
            <w:proofErr w:type="spellStart"/>
            <w:r w:rsidRPr="001B0BF1">
              <w:rPr>
                <w:rFonts w:cs="Times New Roman"/>
              </w:rPr>
              <w:t>Сокурскому</w:t>
            </w:r>
            <w:proofErr w:type="spellEnd"/>
            <w:r w:rsidRPr="001B0BF1">
              <w:rPr>
                <w:rFonts w:cs="Times New Roman"/>
              </w:rPr>
              <w:t xml:space="preserve"> тракту в Ленинском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15 555,8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 w:rsidRPr="001B0BF1">
              <w:rPr>
                <w:rFonts w:cs="Times New Roman"/>
              </w:rPr>
              <w:t>г</w:t>
            </w:r>
            <w:proofErr w:type="gramEnd"/>
            <w:r w:rsidRPr="001B0BF1">
              <w:rPr>
                <w:rFonts w:cs="Times New Roman"/>
              </w:rPr>
              <w:t>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1 883,8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19 595,3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19 595,3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Достройка и введение в эксплуатацию объекта незавершённого строительства «Бюро ритуальных услуг», расположенного по адресу: г. Саратов, </w:t>
            </w:r>
            <w:proofErr w:type="spellStart"/>
            <w:r w:rsidRPr="001B0BF1">
              <w:rPr>
                <w:rFonts w:cs="Times New Roman"/>
              </w:rPr>
              <w:t>Елшанское</w:t>
            </w:r>
            <w:proofErr w:type="spellEnd"/>
            <w:r w:rsidRPr="001B0BF1">
              <w:rPr>
                <w:rFonts w:cs="Times New Roman"/>
              </w:rPr>
              <w:t xml:space="preserve"> кладбище, б/</w:t>
            </w:r>
            <w:proofErr w:type="spellStart"/>
            <w:r w:rsidRPr="001B0BF1">
              <w:rPr>
                <w:rFonts w:cs="Times New Roman"/>
              </w:rPr>
              <w:t>н</w:t>
            </w:r>
            <w:proofErr w:type="spellEnd"/>
            <w:r w:rsidRPr="001B0BF1">
              <w:rPr>
                <w:rFonts w:cs="Times New Roman"/>
              </w:rPr>
              <w:t xml:space="preserve"> в Ленинском районе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4 310,3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2 190,1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Реконструкция автомобильной дороги по ул. Большой Горной, ул. им. Чернышевского Н.Г., ул. им. Рогожина В.А., ул. Большой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 xml:space="preserve">, 1-му Мало-Северному проезду, ул. им. </w:t>
            </w:r>
            <w:proofErr w:type="spellStart"/>
            <w:r w:rsidRPr="001B0BF1">
              <w:rPr>
                <w:rFonts w:cs="Times New Roman"/>
              </w:rPr>
              <w:t>Хвесина</w:t>
            </w:r>
            <w:proofErr w:type="spellEnd"/>
            <w:r w:rsidRPr="001B0BF1">
              <w:rPr>
                <w:rFonts w:cs="Times New Roman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 w:rsidRPr="001B0BF1">
              <w:rPr>
                <w:rFonts w:cs="Times New Roman"/>
              </w:rPr>
              <w:t>Затонской</w:t>
            </w:r>
            <w:proofErr w:type="spellEnd"/>
            <w:r w:rsidRPr="001B0BF1">
              <w:rPr>
                <w:rFonts w:cs="Times New Roman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6 158,2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6 158,2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2 500,0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2 499,9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  <w:rPr>
                <w:highlight w:val="yellow"/>
              </w:rPr>
            </w:pPr>
            <w: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ул. Верхняя </w:t>
            </w:r>
            <w:proofErr w:type="spellStart"/>
            <w:r w:rsidRPr="001B0BF1">
              <w:rPr>
                <w:rFonts w:cs="Times New Roman"/>
              </w:rPr>
              <w:t>Рокотовская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1 117,5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1 117,5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ул. Верхняя </w:t>
            </w:r>
            <w:proofErr w:type="spellStart"/>
            <w:r w:rsidRPr="001B0BF1">
              <w:rPr>
                <w:rFonts w:cs="Times New Roman"/>
              </w:rPr>
              <w:t>Стрелковка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20,0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по дороге от ул. Ново-Астраханского шоссе до </w:t>
            </w:r>
            <w:proofErr w:type="spellStart"/>
            <w:r w:rsidRPr="001B0BF1">
              <w:rPr>
                <w:rFonts w:cs="Times New Roman"/>
              </w:rPr>
              <w:t>Облпсихдиспансера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280,0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280,0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2 700,3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2 693,2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3-ий Сибирский проезд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618,3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618,2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lastRenderedPageBreak/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Организация наружного освещения по пешеходной дорожке от дома №58 по </w:t>
            </w:r>
            <w:proofErr w:type="spellStart"/>
            <w:r w:rsidRPr="001B0BF1">
              <w:rPr>
                <w:rFonts w:cs="Times New Roman"/>
              </w:rPr>
              <w:t>пр-ту</w:t>
            </w:r>
            <w:proofErr w:type="spellEnd"/>
            <w:r w:rsidRPr="001B0BF1">
              <w:rPr>
                <w:rFonts w:cs="Times New Roman"/>
              </w:rPr>
              <w:t xml:space="preserve"> 50 лет Октября к МАОУ «Гимназия № 31», проходящей вдоль домов № 60 по </w:t>
            </w:r>
            <w:proofErr w:type="spellStart"/>
            <w:r w:rsidRPr="001B0BF1">
              <w:rPr>
                <w:rFonts w:cs="Times New Roman"/>
              </w:rPr>
              <w:t>пр-ту</w:t>
            </w:r>
            <w:proofErr w:type="spellEnd"/>
            <w:r w:rsidRPr="001B0BF1">
              <w:rPr>
                <w:rFonts w:cs="Times New Roman"/>
              </w:rPr>
              <w:t xml:space="preserve"> 50 лет Октября, № 60/70А по ул. Луговой, № 62/70 по ул. Луговой, № 39А по ул. Мельничной, № 14А по ул. Мельничной, №14 по ул. Мельничной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1 158,8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1 158,8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</w:t>
            </w:r>
            <w:proofErr w:type="gramStart"/>
            <w:r w:rsidRPr="001B0BF1">
              <w:rPr>
                <w:rFonts w:cs="Times New Roman"/>
              </w:rPr>
              <w:t>Жасминный</w:t>
            </w:r>
            <w:proofErr w:type="gramEnd"/>
            <w:r w:rsidRPr="001B0BF1">
              <w:rPr>
                <w:rFonts w:cs="Times New Roman"/>
              </w:rPr>
              <w:t>, ул. Майская от д. 15А до д. 31А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294,9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</w:t>
            </w:r>
            <w:proofErr w:type="gramStart"/>
            <w:r w:rsidRPr="001B0BF1">
              <w:rPr>
                <w:rFonts w:cs="Times New Roman"/>
              </w:rPr>
              <w:t>Жасминный</w:t>
            </w:r>
            <w:proofErr w:type="gramEnd"/>
            <w:r w:rsidRPr="001B0BF1">
              <w:rPr>
                <w:rFonts w:cs="Times New Roman"/>
              </w:rPr>
              <w:t>, ул. Строителей от д. 24А до д. 36А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297,9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297,9</w:t>
            </w:r>
          </w:p>
        </w:tc>
      </w:tr>
      <w:tr w:rsidR="00160055" w:rsidRPr="0065189B" w:rsidTr="00160055">
        <w:trPr>
          <w:cantSplit/>
          <w:trHeight w:val="58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400,1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400,0</w:t>
            </w:r>
          </w:p>
        </w:tc>
      </w:tr>
      <w:tr w:rsidR="00160055" w:rsidRPr="0065189B" w:rsidTr="00170E56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40,0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Pr="000817C8" w:rsidRDefault="00160055" w:rsidP="00194E2B">
            <w:pPr>
              <w:jc w:val="center"/>
            </w:pPr>
            <w:r>
              <w:t>51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45,0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52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автомобильной дороги в пос. </w:t>
            </w:r>
            <w:proofErr w:type="spellStart"/>
            <w:r w:rsidRPr="001B0BF1">
              <w:rPr>
                <w:rFonts w:cs="Times New Roman"/>
              </w:rPr>
              <w:t>Юриш</w:t>
            </w:r>
            <w:proofErr w:type="spellEnd"/>
            <w:r w:rsidRPr="001B0BF1">
              <w:rPr>
                <w:rFonts w:cs="Times New Roman"/>
              </w:rPr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6 844,7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6 844,6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53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1B0BF1">
              <w:rPr>
                <w:rFonts w:cs="Times New Roman"/>
              </w:rPr>
              <w:t>Аткарской</w:t>
            </w:r>
            <w:proofErr w:type="spellEnd"/>
            <w:r w:rsidRPr="001B0BF1">
              <w:rPr>
                <w:rFonts w:cs="Times New Roman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1B0BF1">
              <w:rPr>
                <w:rFonts w:cs="Times New Roman"/>
              </w:rPr>
              <w:t>Кутякова</w:t>
            </w:r>
            <w:proofErr w:type="spellEnd"/>
            <w:r w:rsidRPr="001B0BF1">
              <w:rPr>
                <w:rFonts w:cs="Times New Roman"/>
              </w:rPr>
              <w:t xml:space="preserve"> И.С. с размещением транспортно-пересадочного узла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3 479,4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590,4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54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по ул. </w:t>
            </w:r>
            <w:proofErr w:type="gramStart"/>
            <w:r w:rsidRPr="001B0BF1">
              <w:rPr>
                <w:rFonts w:cs="Times New Roman"/>
              </w:rPr>
              <w:t>Большая</w:t>
            </w:r>
            <w:proofErr w:type="gramEnd"/>
            <w:r w:rsidRPr="001B0BF1">
              <w:rPr>
                <w:rFonts w:cs="Times New Roman"/>
              </w:rPr>
              <w:t xml:space="preserve"> Азовская в Заводском районе г. Саратов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3 601,9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3 601,9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55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автомобильной дороги по ул. </w:t>
            </w:r>
            <w:proofErr w:type="spellStart"/>
            <w:r w:rsidRPr="001B0BF1">
              <w:rPr>
                <w:rFonts w:cs="Times New Roman"/>
              </w:rPr>
              <w:t>Прудная</w:t>
            </w:r>
            <w:proofErr w:type="spellEnd"/>
            <w:r w:rsidRPr="001B0BF1">
              <w:rPr>
                <w:rFonts w:cs="Times New Roman"/>
              </w:rPr>
              <w:t xml:space="preserve"> в Заводском районе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4 159,1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4 159,1</w:t>
            </w:r>
          </w:p>
        </w:tc>
      </w:tr>
      <w:tr w:rsidR="00160055" w:rsidRPr="0065189B" w:rsidTr="00160055">
        <w:trPr>
          <w:cantSplit/>
          <w:trHeight w:val="25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055" w:rsidRDefault="00160055" w:rsidP="00194E2B">
            <w:pPr>
              <w:jc w:val="center"/>
            </w:pPr>
            <w:r>
              <w:t>56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055" w:rsidRPr="001B0BF1" w:rsidRDefault="00160055" w:rsidP="00194E2B">
            <w:pPr>
              <w:rPr>
                <w:rFonts w:cs="Times New Roman"/>
              </w:rPr>
            </w:pPr>
            <w:proofErr w:type="gramStart"/>
            <w:r w:rsidRPr="001B0BF1">
              <w:rPr>
                <w:rFonts w:cs="Times New Roman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 w:rsidRPr="001B0BF1">
              <w:rPr>
                <w:rFonts w:cs="Times New Roman"/>
              </w:rPr>
              <w:t>Емлютина</w:t>
            </w:r>
            <w:proofErr w:type="spellEnd"/>
            <w:r w:rsidRPr="001B0BF1">
              <w:rPr>
                <w:rFonts w:cs="Times New Roman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1 200,0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055" w:rsidRPr="001B0BF1" w:rsidRDefault="00160055" w:rsidP="00194E2B">
            <w:pPr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1 197,5</w:t>
            </w:r>
          </w:p>
        </w:tc>
      </w:tr>
      <w:tr w:rsidR="008B1753" w:rsidRPr="0065189B" w:rsidTr="001C44C1">
        <w:trPr>
          <w:cantSplit/>
          <w:trHeight w:hRule="exact" w:val="626"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Pr="008B1753" w:rsidRDefault="008B1753" w:rsidP="0024416A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B1753">
              <w:rPr>
                <w:rFonts w:eastAsia="Times New Roman"/>
                <w:bCs/>
                <w:color w:val="000000"/>
                <w:lang w:eastAsia="ru-RU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8B1753" w:rsidRDefault="008B1753" w:rsidP="00194E2B">
            <w:pPr>
              <w:jc w:val="right"/>
            </w:pPr>
            <w:r w:rsidRPr="008B1753">
              <w:t>87 749,3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8B1753" w:rsidRDefault="008B1753" w:rsidP="00194E2B">
            <w:pPr>
              <w:jc w:val="right"/>
            </w:pPr>
            <w:r w:rsidRPr="008B1753">
              <w:t>85 764,6</w:t>
            </w:r>
          </w:p>
        </w:tc>
      </w:tr>
      <w:tr w:rsidR="008B1753" w:rsidRPr="0065189B" w:rsidTr="00170E56">
        <w:trPr>
          <w:cantSplit/>
          <w:trHeight w:hRule="exact" w:val="3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t>57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Ледовая арена и бассейн в школе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  <w:r w:rsidRPr="001B0BF1">
              <w:rPr>
                <w:rFonts w:cs="Times New Roman"/>
              </w:rPr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39 291,4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38 194,3</w:t>
            </w:r>
          </w:p>
        </w:tc>
      </w:tr>
      <w:tr w:rsidR="008B1753" w:rsidRPr="0065189B" w:rsidTr="00853171">
        <w:trPr>
          <w:cantSplit/>
          <w:trHeight w:hRule="exact" w:val="36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t>58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Строительство системы водоснабжения по ул. </w:t>
            </w:r>
            <w:proofErr w:type="gramStart"/>
            <w:r w:rsidRPr="001B0BF1">
              <w:rPr>
                <w:rFonts w:cs="Times New Roman"/>
              </w:rPr>
              <w:t>Садовая</w:t>
            </w:r>
            <w:proofErr w:type="gramEnd"/>
            <w:r w:rsidRPr="001B0BF1">
              <w:rPr>
                <w:rFonts w:cs="Times New Roman"/>
              </w:rPr>
              <w:t xml:space="preserve"> в п. Дубки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2 094,0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2 094,0</w:t>
            </w:r>
          </w:p>
        </w:tc>
      </w:tr>
      <w:tr w:rsidR="008B1753" w:rsidRPr="0065189B" w:rsidTr="009A2D5E">
        <w:trPr>
          <w:cantSplit/>
          <w:trHeight w:hRule="exact" w:val="26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t>59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Бассейн в школе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  <w:r w:rsidRPr="001B0BF1">
              <w:rPr>
                <w:rFonts w:cs="Times New Roman"/>
              </w:rPr>
              <w:t xml:space="preserve"> г. Саратов Саратовской области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43 346,2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43 296,</w:t>
            </w:r>
            <w:r>
              <w:rPr>
                <w:rFonts w:eastAsia="Times New Roman" w:cs="Times New Roman"/>
              </w:rPr>
              <w:t>3</w:t>
            </w:r>
          </w:p>
        </w:tc>
      </w:tr>
      <w:tr w:rsidR="008B1753" w:rsidRPr="0065189B" w:rsidTr="00853171">
        <w:trPr>
          <w:cantSplit/>
          <w:trHeight w:hRule="exact" w:val="86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lastRenderedPageBreak/>
              <w:t>60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 xml:space="preserve">Подключение (технологическое присоединение) газоиспользующего оборудования и объекта капитального строительства нежилое здание, 410540, Саратовская </w:t>
            </w:r>
            <w:proofErr w:type="spellStart"/>
            <w:proofErr w:type="gramStart"/>
            <w:r w:rsidRPr="001B0BF1">
              <w:rPr>
                <w:rFonts w:cs="Times New Roman"/>
              </w:rPr>
              <w:t>обл</w:t>
            </w:r>
            <w:proofErr w:type="spellEnd"/>
            <w:proofErr w:type="gramEnd"/>
            <w:r w:rsidRPr="001B0BF1">
              <w:rPr>
                <w:rFonts w:cs="Times New Roman"/>
              </w:rPr>
              <w:t>, Саратовский р-н, Усть-Курдюм с., Комсомольская ул. к сети газораспределения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80,1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0,0</w:t>
            </w:r>
          </w:p>
        </w:tc>
      </w:tr>
      <w:tr w:rsidR="008B1753" w:rsidRPr="0065189B" w:rsidTr="00CC4AE7">
        <w:trPr>
          <w:cantSplit/>
          <w:trHeight w:hRule="exact" w:val="326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t>61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Техническое перевооружение котельной МКУ "</w:t>
            </w:r>
            <w:proofErr w:type="spellStart"/>
            <w:r w:rsidRPr="001B0BF1">
              <w:rPr>
                <w:rFonts w:cs="Times New Roman"/>
              </w:rPr>
              <w:t>СХиТО</w:t>
            </w:r>
            <w:proofErr w:type="spellEnd"/>
            <w:r w:rsidRPr="001B0BF1">
              <w:rPr>
                <w:rFonts w:cs="Times New Roman"/>
              </w:rPr>
              <w:t xml:space="preserve">" г. Саратов, р.п. </w:t>
            </w:r>
            <w:proofErr w:type="spellStart"/>
            <w:r w:rsidRPr="001B0BF1">
              <w:rPr>
                <w:rFonts w:cs="Times New Roman"/>
              </w:rPr>
              <w:t>Соколовый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1 160,0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580,0</w:t>
            </w:r>
          </w:p>
        </w:tc>
      </w:tr>
      <w:tr w:rsidR="008B1753" w:rsidRPr="0065189B" w:rsidTr="00CC4AE7">
        <w:trPr>
          <w:cantSplit/>
          <w:trHeight w:hRule="exact" w:val="28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53" w:rsidRDefault="008B1753" w:rsidP="00194E2B">
            <w:pPr>
              <w:jc w:val="center"/>
            </w:pPr>
            <w:r>
              <w:t>62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753" w:rsidRPr="001B0BF1" w:rsidRDefault="008B1753" w:rsidP="00194E2B">
            <w:pPr>
              <w:rPr>
                <w:rFonts w:cs="Times New Roman"/>
              </w:rPr>
            </w:pPr>
            <w:r w:rsidRPr="001B0BF1">
              <w:rPr>
                <w:rFonts w:cs="Times New Roman"/>
              </w:rPr>
              <w:t>Строительство системы водоснабжения по ул. Рождественская в п. Дубки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1 777,6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753" w:rsidRPr="001B0BF1" w:rsidRDefault="008B1753" w:rsidP="00194E2B">
            <w:pPr>
              <w:jc w:val="right"/>
              <w:rPr>
                <w:rFonts w:eastAsia="Times New Roman" w:cs="Times New Roman"/>
              </w:rPr>
            </w:pPr>
            <w:r w:rsidRPr="001B0BF1">
              <w:rPr>
                <w:rFonts w:eastAsia="Times New Roman" w:cs="Times New Roman"/>
              </w:rPr>
              <w:t>1 600,0</w:t>
            </w:r>
          </w:p>
        </w:tc>
      </w:tr>
      <w:tr w:rsidR="00853171" w:rsidRPr="0065189B" w:rsidTr="00170E56">
        <w:trPr>
          <w:cantSplit/>
          <w:trHeight w:val="170"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171" w:rsidRPr="00853171" w:rsidRDefault="00853171" w:rsidP="00BF7506">
            <w:pPr>
              <w:jc w:val="center"/>
              <w:rPr>
                <w:highlight w:val="yellow"/>
              </w:rPr>
            </w:pPr>
            <w:r w:rsidRPr="00853171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3171" w:rsidRPr="00853171" w:rsidRDefault="00853171" w:rsidP="00194E2B">
            <w:pPr>
              <w:jc w:val="right"/>
              <w:rPr>
                <w:rFonts w:eastAsia="Times New Roman" w:cs="Times New Roman"/>
              </w:rPr>
            </w:pPr>
            <w:r w:rsidRPr="00853171">
              <w:rPr>
                <w:rFonts w:eastAsia="Times New Roman" w:cs="Times New Roman"/>
              </w:rPr>
              <w:t>4 935 276,8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853171" w:rsidRDefault="00853171" w:rsidP="00194E2B">
            <w:pPr>
              <w:jc w:val="right"/>
              <w:rPr>
                <w:rFonts w:eastAsia="Times New Roman" w:cs="Times New Roman"/>
              </w:rPr>
            </w:pPr>
            <w:r w:rsidRPr="00853171">
              <w:rPr>
                <w:rFonts w:eastAsia="Times New Roman" w:cs="Times New Roman"/>
              </w:rPr>
              <w:t>4 347 224,8</w:t>
            </w:r>
          </w:p>
        </w:tc>
      </w:tr>
      <w:tr w:rsidR="009A2D5E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D5E" w:rsidRPr="00853171" w:rsidRDefault="009A2D5E" w:rsidP="00BF7506">
            <w:pPr>
              <w:jc w:val="center"/>
              <w:rPr>
                <w:highlight w:val="yellow"/>
              </w:rPr>
            </w:pPr>
            <w:r w:rsidRPr="00853171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53171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171" w:rsidRPr="00853171" w:rsidRDefault="00853171" w:rsidP="00BF7506">
            <w:pPr>
              <w:jc w:val="center"/>
            </w:pPr>
            <w:r w:rsidRPr="00853171"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3171" w:rsidRPr="00853171" w:rsidRDefault="00853171" w:rsidP="00194E2B">
            <w:pPr>
              <w:jc w:val="right"/>
            </w:pPr>
            <w:r w:rsidRPr="00853171">
              <w:rPr>
                <w:color w:val="000000"/>
              </w:rPr>
              <w:t>168 267,4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853171" w:rsidRDefault="00853171" w:rsidP="00194E2B">
            <w:pPr>
              <w:jc w:val="right"/>
            </w:pPr>
            <w:r w:rsidRPr="00853171">
              <w:t>149 447,5</w:t>
            </w:r>
          </w:p>
        </w:tc>
      </w:tr>
      <w:tr w:rsidR="00853171" w:rsidRPr="0065189B" w:rsidTr="006712D0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171" w:rsidRPr="00853171" w:rsidRDefault="00853171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3171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171" w:rsidRPr="00853171" w:rsidRDefault="00853171" w:rsidP="00194E2B">
            <w:pPr>
              <w:rPr>
                <w:color w:val="000000"/>
              </w:rPr>
            </w:pPr>
            <w:r w:rsidRPr="00853171">
              <w:rPr>
                <w:color w:val="000000"/>
              </w:rPr>
              <w:t>Приобретение жилых помещений для исполнения решений судов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1B0BF1" w:rsidRDefault="00853171" w:rsidP="00194E2B">
            <w:pPr>
              <w:jc w:val="right"/>
              <w:rPr>
                <w:color w:val="000000"/>
              </w:rPr>
            </w:pPr>
            <w:r w:rsidRPr="001B0BF1">
              <w:rPr>
                <w:color w:val="000000"/>
              </w:rPr>
              <w:t>44 967,4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1B0BF1" w:rsidRDefault="00853171" w:rsidP="00194E2B">
            <w:pPr>
              <w:jc w:val="right"/>
            </w:pPr>
            <w:r w:rsidRPr="001B0BF1">
              <w:t>44 967,3</w:t>
            </w:r>
          </w:p>
        </w:tc>
      </w:tr>
      <w:tr w:rsidR="00853171" w:rsidRPr="0065189B" w:rsidTr="006712D0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171" w:rsidRPr="00853171" w:rsidRDefault="00853171" w:rsidP="009702A1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53171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171" w:rsidRPr="00853171" w:rsidRDefault="00853171" w:rsidP="00194E2B">
            <w:pPr>
              <w:rPr>
                <w:color w:val="000000"/>
              </w:rPr>
            </w:pPr>
            <w:r w:rsidRPr="00853171">
              <w:rPr>
                <w:color w:val="000000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1B0BF1" w:rsidRDefault="00853171" w:rsidP="00194E2B">
            <w:pPr>
              <w:jc w:val="right"/>
              <w:rPr>
                <w:color w:val="000000"/>
              </w:rPr>
            </w:pPr>
            <w:r w:rsidRPr="001B0BF1">
              <w:rPr>
                <w:color w:val="000000"/>
              </w:rPr>
              <w:t>123 300,0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171" w:rsidRPr="001B0BF1" w:rsidRDefault="00853171" w:rsidP="00194E2B">
            <w:pPr>
              <w:jc w:val="right"/>
            </w:pPr>
            <w:r w:rsidRPr="001B0BF1">
              <w:t>104 480,2</w:t>
            </w:r>
          </w:p>
        </w:tc>
      </w:tr>
      <w:tr w:rsidR="00281394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4" w:rsidRPr="00281394" w:rsidRDefault="00281394" w:rsidP="00BF7506">
            <w:pPr>
              <w:jc w:val="center"/>
              <w:rPr>
                <w:highlight w:val="yellow"/>
              </w:rPr>
            </w:pPr>
            <w:r w:rsidRPr="00281394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94" w:rsidRPr="001B0BF1" w:rsidRDefault="00281394" w:rsidP="00194E2B">
            <w:pPr>
              <w:jc w:val="right"/>
              <w:rPr>
                <w:color w:val="000000" w:themeColor="text1"/>
              </w:rPr>
            </w:pPr>
            <w:r w:rsidRPr="001B0BF1">
              <w:rPr>
                <w:color w:val="000000" w:themeColor="text1"/>
              </w:rPr>
              <w:t>162 220,8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1B0BF1" w:rsidRDefault="00281394" w:rsidP="00194E2B">
            <w:pPr>
              <w:jc w:val="right"/>
            </w:pPr>
            <w:r w:rsidRPr="001B0BF1">
              <w:t>161 196,2</w:t>
            </w:r>
          </w:p>
        </w:tc>
      </w:tr>
      <w:tr w:rsidR="00281394" w:rsidRPr="0065189B" w:rsidTr="001C44C1">
        <w:trPr>
          <w:cantSplit/>
          <w:trHeight w:val="79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4" w:rsidRPr="0096058D" w:rsidRDefault="00281394" w:rsidP="00194E2B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4" w:rsidRPr="001B0BF1" w:rsidRDefault="00281394" w:rsidP="00194E2B">
            <w:pPr>
              <w:rPr>
                <w:color w:val="000000" w:themeColor="text1"/>
              </w:rPr>
            </w:pPr>
            <w:r w:rsidRPr="001B0BF1">
              <w:rPr>
                <w:color w:val="000000" w:themeColor="text1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1B0BF1" w:rsidRDefault="00281394" w:rsidP="00194E2B">
            <w:pPr>
              <w:jc w:val="right"/>
              <w:rPr>
                <w:color w:val="000000" w:themeColor="text1"/>
              </w:rPr>
            </w:pPr>
            <w:r w:rsidRPr="001B0BF1">
              <w:rPr>
                <w:color w:val="000000" w:themeColor="text1"/>
              </w:rPr>
              <w:t>162 220,8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1B0BF1" w:rsidRDefault="00281394" w:rsidP="00194E2B">
            <w:pPr>
              <w:jc w:val="right"/>
            </w:pPr>
            <w:r w:rsidRPr="001B0BF1">
              <w:t>161 196,2</w:t>
            </w:r>
          </w:p>
        </w:tc>
      </w:tr>
      <w:tr w:rsidR="00281394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4" w:rsidRPr="00281394" w:rsidRDefault="00281394" w:rsidP="00BF7506">
            <w:pPr>
              <w:jc w:val="center"/>
            </w:pPr>
            <w:r w:rsidRPr="00281394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94" w:rsidRPr="00281394" w:rsidRDefault="00281394" w:rsidP="00194E2B">
            <w:pPr>
              <w:jc w:val="right"/>
              <w:rPr>
                <w:color w:val="000000" w:themeColor="text1"/>
              </w:rPr>
            </w:pPr>
            <w:r w:rsidRPr="00281394">
              <w:rPr>
                <w:color w:val="000000" w:themeColor="text1"/>
              </w:rPr>
              <w:t>330  488,2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281394" w:rsidRDefault="00281394" w:rsidP="00194E2B">
            <w:pPr>
              <w:jc w:val="right"/>
              <w:rPr>
                <w:color w:val="000000" w:themeColor="text1"/>
              </w:rPr>
            </w:pPr>
            <w:r w:rsidRPr="00281394">
              <w:rPr>
                <w:color w:val="000000" w:themeColor="text1"/>
              </w:rPr>
              <w:t>310 643,7</w:t>
            </w:r>
          </w:p>
        </w:tc>
      </w:tr>
      <w:tr w:rsidR="00281394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4" w:rsidRPr="00281394" w:rsidRDefault="00281394" w:rsidP="00BF7506">
            <w:pPr>
              <w:jc w:val="center"/>
            </w:pPr>
            <w:r w:rsidRPr="00281394"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281394" w:rsidRDefault="00281394" w:rsidP="00194E2B">
            <w:pPr>
              <w:jc w:val="right"/>
              <w:rPr>
                <w:color w:val="000000" w:themeColor="text1"/>
              </w:rPr>
            </w:pPr>
            <w:r w:rsidRPr="00281394">
              <w:rPr>
                <w:color w:val="000000" w:themeColor="text1"/>
              </w:rPr>
              <w:t>5 265 765,0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94" w:rsidRPr="00281394" w:rsidRDefault="00281394" w:rsidP="00194E2B">
            <w:pPr>
              <w:jc w:val="right"/>
              <w:rPr>
                <w:color w:val="000000" w:themeColor="text1"/>
              </w:rPr>
            </w:pPr>
            <w:r w:rsidRPr="00281394">
              <w:rPr>
                <w:color w:val="000000" w:themeColor="text1"/>
              </w:rPr>
              <w:t>4 657 868,5</w:t>
            </w:r>
          </w:p>
        </w:tc>
      </w:tr>
      <w:tr w:rsidR="009A2D5E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</w:tr>
      <w:tr w:rsidR="009A2D5E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65189B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1C44C1">
            <w:pPr>
              <w:ind w:hanging="109"/>
            </w:pPr>
            <w:r w:rsidRPr="00D51173"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  <w:tr w:rsidR="009A2D5E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1C44C1">
            <w:pPr>
              <w:ind w:hanging="109"/>
            </w:pPr>
            <w:r w:rsidRPr="00D51173">
              <w:t>муниципального образования «Город Саратов»</w:t>
            </w:r>
          </w:p>
        </w:tc>
        <w:tc>
          <w:tcPr>
            <w:tcW w:w="30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65189B">
            <w:pPr>
              <w:jc w:val="right"/>
            </w:pPr>
            <w:r w:rsidRPr="00D51173">
              <w:rPr>
                <w:rFonts w:eastAsia="Times New Roman" w:cs="Times New Roman"/>
                <w:bCs/>
                <w:color w:val="000000"/>
                <w:szCs w:val="28"/>
              </w:rPr>
              <w:t>А.С. Струков</w:t>
            </w:r>
          </w:p>
        </w:tc>
      </w:tr>
      <w:tr w:rsidR="009A2D5E" w:rsidRPr="00D51173" w:rsidTr="00B96997">
        <w:trPr>
          <w:gridAfter w:val="1"/>
          <w:wAfter w:w="1431" w:type="dxa"/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D5E" w:rsidRPr="00D51173" w:rsidRDefault="009A2D5E" w:rsidP="00BF7506"/>
        </w:tc>
      </w:tr>
    </w:tbl>
    <w:p w:rsidR="00193AED" w:rsidRPr="00D51173" w:rsidRDefault="00193AED" w:rsidP="00193AED"/>
    <w:p w:rsidR="00E2598B" w:rsidRPr="00D51173" w:rsidRDefault="00E2598B" w:rsidP="00193AED"/>
    <w:sectPr w:rsidR="00E2598B" w:rsidRPr="00D51173" w:rsidSect="001C44C1">
      <w:headerReference w:type="even" r:id="rId8"/>
      <w:headerReference w:type="default" r:id="rId9"/>
      <w:pgSz w:w="16838" w:h="11906" w:orient="landscape"/>
      <w:pgMar w:top="127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341" w:rsidRDefault="00D35341" w:rsidP="00193AED">
      <w:r>
        <w:separator/>
      </w:r>
    </w:p>
  </w:endnote>
  <w:endnote w:type="continuationSeparator" w:id="1">
    <w:p w:rsidR="00D35341" w:rsidRDefault="00D35341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341" w:rsidRDefault="00D35341" w:rsidP="00193AED">
      <w:r>
        <w:separator/>
      </w:r>
    </w:p>
  </w:footnote>
  <w:footnote w:type="continuationSeparator" w:id="1">
    <w:p w:rsidR="00D35341" w:rsidRDefault="00D35341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63B" w:rsidRDefault="009D7618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16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163B" w:rsidRDefault="001716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63B" w:rsidRDefault="009D7618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16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1394">
      <w:rPr>
        <w:rStyle w:val="a7"/>
        <w:noProof/>
      </w:rPr>
      <w:t>5</w:t>
    </w:r>
    <w:r>
      <w:rPr>
        <w:rStyle w:val="a7"/>
      </w:rPr>
      <w:fldChar w:fldCharType="end"/>
    </w:r>
  </w:p>
  <w:p w:rsidR="0017163B" w:rsidRDefault="001716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051D9"/>
    <w:rsid w:val="000516D5"/>
    <w:rsid w:val="0005237C"/>
    <w:rsid w:val="000C1E91"/>
    <w:rsid w:val="000E153C"/>
    <w:rsid w:val="001567C6"/>
    <w:rsid w:val="00160055"/>
    <w:rsid w:val="00170E56"/>
    <w:rsid w:val="0017163B"/>
    <w:rsid w:val="00193AED"/>
    <w:rsid w:val="001A4938"/>
    <w:rsid w:val="001C44C1"/>
    <w:rsid w:val="001D4D1A"/>
    <w:rsid w:val="001D65FA"/>
    <w:rsid w:val="001E51A1"/>
    <w:rsid w:val="001F272C"/>
    <w:rsid w:val="0024416A"/>
    <w:rsid w:val="0024463B"/>
    <w:rsid w:val="00246D1C"/>
    <w:rsid w:val="00263B06"/>
    <w:rsid w:val="00281394"/>
    <w:rsid w:val="002B7F5A"/>
    <w:rsid w:val="002C3F39"/>
    <w:rsid w:val="003112F7"/>
    <w:rsid w:val="0032113C"/>
    <w:rsid w:val="003278C2"/>
    <w:rsid w:val="00355AC2"/>
    <w:rsid w:val="003625E8"/>
    <w:rsid w:val="00396305"/>
    <w:rsid w:val="003A1F0D"/>
    <w:rsid w:val="003A2219"/>
    <w:rsid w:val="00415079"/>
    <w:rsid w:val="004240A2"/>
    <w:rsid w:val="004B39EE"/>
    <w:rsid w:val="004E59B3"/>
    <w:rsid w:val="005D7214"/>
    <w:rsid w:val="005F26EF"/>
    <w:rsid w:val="0061506A"/>
    <w:rsid w:val="0065189B"/>
    <w:rsid w:val="006808C6"/>
    <w:rsid w:val="00682EF3"/>
    <w:rsid w:val="006A6595"/>
    <w:rsid w:val="006D7A1B"/>
    <w:rsid w:val="006E6F7C"/>
    <w:rsid w:val="007177A2"/>
    <w:rsid w:val="00731204"/>
    <w:rsid w:val="0073671B"/>
    <w:rsid w:val="00745C95"/>
    <w:rsid w:val="00747C24"/>
    <w:rsid w:val="00762035"/>
    <w:rsid w:val="00803384"/>
    <w:rsid w:val="00853171"/>
    <w:rsid w:val="008A7943"/>
    <w:rsid w:val="008A7A74"/>
    <w:rsid w:val="008B1753"/>
    <w:rsid w:val="009702A1"/>
    <w:rsid w:val="00992942"/>
    <w:rsid w:val="009A2D5E"/>
    <w:rsid w:val="009A3B69"/>
    <w:rsid w:val="009D7618"/>
    <w:rsid w:val="009E3501"/>
    <w:rsid w:val="009E73D9"/>
    <w:rsid w:val="00A24CAF"/>
    <w:rsid w:val="00A45C1C"/>
    <w:rsid w:val="00A70A15"/>
    <w:rsid w:val="00A83EE5"/>
    <w:rsid w:val="00AE4169"/>
    <w:rsid w:val="00B23663"/>
    <w:rsid w:val="00B54032"/>
    <w:rsid w:val="00B54382"/>
    <w:rsid w:val="00B73673"/>
    <w:rsid w:val="00B74D73"/>
    <w:rsid w:val="00B912FD"/>
    <w:rsid w:val="00B96997"/>
    <w:rsid w:val="00BF7506"/>
    <w:rsid w:val="00C32D93"/>
    <w:rsid w:val="00CC2CE5"/>
    <w:rsid w:val="00CC4AE7"/>
    <w:rsid w:val="00D35341"/>
    <w:rsid w:val="00D51173"/>
    <w:rsid w:val="00D55EC7"/>
    <w:rsid w:val="00DC3C43"/>
    <w:rsid w:val="00E2598B"/>
    <w:rsid w:val="00E65513"/>
    <w:rsid w:val="00E65A02"/>
    <w:rsid w:val="00E74396"/>
    <w:rsid w:val="00E7713F"/>
    <w:rsid w:val="00E95EE6"/>
    <w:rsid w:val="00EE2B74"/>
    <w:rsid w:val="00EE5025"/>
    <w:rsid w:val="00F15055"/>
    <w:rsid w:val="00F608E0"/>
    <w:rsid w:val="00F6400A"/>
    <w:rsid w:val="00F7357A"/>
    <w:rsid w:val="00FE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65189B"/>
    <w:pPr>
      <w:keepNext/>
      <w:jc w:val="center"/>
      <w:outlineLvl w:val="0"/>
    </w:pPr>
    <w:rPr>
      <w:rFonts w:eastAsia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  <w:style w:type="character" w:customStyle="1" w:styleId="10">
    <w:name w:val="Заголовок 1 Знак"/>
    <w:basedOn w:val="a0"/>
    <w:link w:val="1"/>
    <w:rsid w:val="0065189B"/>
    <w:rPr>
      <w:rFonts w:eastAsia="Times New Roman" w:cs="Times New Roman"/>
      <w:b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3A5A-4999-4985-8148-0289AF80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12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VarkinaEV</cp:lastModifiedBy>
  <cp:revision>9</cp:revision>
  <cp:lastPrinted>2023-03-01T08:50:00Z</cp:lastPrinted>
  <dcterms:created xsi:type="dcterms:W3CDTF">2025-03-14T12:38:00Z</dcterms:created>
  <dcterms:modified xsi:type="dcterms:W3CDTF">2025-03-14T13:20:00Z</dcterms:modified>
</cp:coreProperties>
</file>